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083CA4" w14:textId="77777777" w:rsidR="000970C6" w:rsidRDefault="000970C6" w:rsidP="000970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STONES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550B1693" w14:textId="77777777" w:rsidR="000970C6" w:rsidRDefault="000970C6" w:rsidP="000970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Woodland, Kent. Clerk.</w:t>
      </w:r>
    </w:p>
    <w:p w14:paraId="256DEBAE" w14:textId="77777777" w:rsidR="000970C6" w:rsidRDefault="000970C6" w:rsidP="000970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F749BB" w14:textId="77777777" w:rsidR="000970C6" w:rsidRDefault="000970C6" w:rsidP="000970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D44468" w14:textId="77777777" w:rsidR="000970C6" w:rsidRDefault="000970C6" w:rsidP="000970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Nov.1467</w:t>
      </w:r>
      <w:r>
        <w:rPr>
          <w:rFonts w:ascii="Times New Roman" w:hAnsi="Times New Roman" w:cs="Times New Roman"/>
          <w:sz w:val="24"/>
          <w:szCs w:val="24"/>
        </w:rPr>
        <w:tab/>
        <w:t>He was pardoned for not appearing to answer Thomas Boleyn(q.v.),</w:t>
      </w:r>
    </w:p>
    <w:p w14:paraId="73510978" w14:textId="77777777" w:rsidR="000970C6" w:rsidRDefault="000970C6" w:rsidP="000970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clerk, touching a debt of 40s.    (C.P.R. 1467-77 p.5)</w:t>
      </w:r>
    </w:p>
    <w:p w14:paraId="06E52992" w14:textId="77777777" w:rsidR="000970C6" w:rsidRDefault="000970C6" w:rsidP="000970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788BF3" w14:textId="77777777" w:rsidR="000970C6" w:rsidRDefault="000970C6" w:rsidP="000970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9DAECF" w14:textId="77777777" w:rsidR="000970C6" w:rsidRDefault="000970C6" w:rsidP="000970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April 2021</w:t>
      </w:r>
    </w:p>
    <w:p w14:paraId="7334F17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B4A331" w14:textId="77777777" w:rsidR="000970C6" w:rsidRDefault="000970C6" w:rsidP="009139A6">
      <w:r>
        <w:separator/>
      </w:r>
    </w:p>
  </w:endnote>
  <w:endnote w:type="continuationSeparator" w:id="0">
    <w:p w14:paraId="372553A5" w14:textId="77777777" w:rsidR="000970C6" w:rsidRDefault="000970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C1D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65CE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8DB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20EA6D" w14:textId="77777777" w:rsidR="000970C6" w:rsidRDefault="000970C6" w:rsidP="009139A6">
      <w:r>
        <w:separator/>
      </w:r>
    </w:p>
  </w:footnote>
  <w:footnote w:type="continuationSeparator" w:id="0">
    <w:p w14:paraId="61FD4852" w14:textId="77777777" w:rsidR="000970C6" w:rsidRDefault="000970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A6E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604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0EF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0C6"/>
    <w:rsid w:val="000666E0"/>
    <w:rsid w:val="000970C6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BE808"/>
  <w15:chartTrackingRefBased/>
  <w15:docId w15:val="{E9048456-5FEC-4D52-BDD8-A0C2CFD64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2021-04-03T20:01:00Z</dcterms:created>
  <dcterms:modified xsi:type="dcterms:W3CDTF">2021-04-03T20:01:00Z</dcterms:modified>
</cp:coreProperties>
</file>